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D7F6" w14:textId="77777777" w:rsidR="00F1084A" w:rsidRPr="00986487" w:rsidRDefault="00F1084A" w:rsidP="006837C4">
      <w:pPr>
        <w:rPr>
          <w:lang w:val="en-GB"/>
        </w:rPr>
      </w:pPr>
    </w:p>
    <w:p w14:paraId="0071AC98" w14:textId="4314486F" w:rsidR="000955AC" w:rsidRPr="008846DF" w:rsidRDefault="000955AC" w:rsidP="000955AC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bookmarkStart w:id="0" w:name="Prejemnik"/>
      <w:bookmarkStart w:id="1" w:name="Zadeva"/>
      <w:bookmarkEnd w:id="0"/>
      <w:bookmarkEnd w:id="1"/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623587">
        <w:rPr>
          <w:rFonts w:asciiTheme="minorHAnsi" w:hAnsiTheme="minorHAnsi" w:cstheme="minorHAnsi"/>
          <w:sz w:val="18"/>
          <w:szCs w:val="18"/>
        </w:rPr>
        <w:t>6</w:t>
      </w:r>
    </w:p>
    <w:p w14:paraId="2DFC40B9" w14:textId="77777777" w:rsidR="000C7287" w:rsidRPr="006018AB" w:rsidRDefault="000C7287" w:rsidP="000C7287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414BB8BF" w14:textId="77777777" w:rsidR="000C7287" w:rsidRPr="006018AB" w:rsidRDefault="000C7287" w:rsidP="000C7287">
      <w:pPr>
        <w:jc w:val="both"/>
        <w:rPr>
          <w:rFonts w:asciiTheme="minorHAnsi" w:hAnsiTheme="minorHAnsi"/>
        </w:rPr>
      </w:pPr>
    </w:p>
    <w:p w14:paraId="10FB526E" w14:textId="77777777" w:rsidR="000C7287" w:rsidRPr="006018AB" w:rsidRDefault="000C7287" w:rsidP="000C7287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0622B783" w14:textId="77777777" w:rsidR="00011216" w:rsidRPr="00EF6EA7" w:rsidRDefault="00011216" w:rsidP="00011216">
      <w:pPr>
        <w:spacing w:line="276" w:lineRule="auto"/>
        <w:jc w:val="both"/>
        <w:outlineLvl w:val="0"/>
        <w:rPr>
          <w:rFonts w:asciiTheme="minorHAnsi" w:hAnsiTheme="minorHAnsi" w:cstheme="minorHAnsi"/>
          <w:b/>
          <w:bCs/>
        </w:rPr>
      </w:pPr>
    </w:p>
    <w:p w14:paraId="31A3A151" w14:textId="77777777" w:rsidR="000955AC" w:rsidRPr="008846DF" w:rsidRDefault="000955AC" w:rsidP="000955AC">
      <w:pPr>
        <w:spacing w:line="276" w:lineRule="auto"/>
        <w:jc w:val="both"/>
        <w:rPr>
          <w:rFonts w:asciiTheme="minorHAnsi" w:hAnsiTheme="minorHAnsi" w:cstheme="minorHAnsi"/>
        </w:rPr>
      </w:pPr>
    </w:p>
    <w:p w14:paraId="6D707F35" w14:textId="00FED64C" w:rsidR="000955AC" w:rsidRDefault="000955AC" w:rsidP="000955AC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IZJAVA O </w:t>
      </w:r>
      <w:r w:rsidR="00404EB1">
        <w:rPr>
          <w:rFonts w:asciiTheme="minorHAnsi" w:hAnsiTheme="minorHAnsi" w:cstheme="minorHAnsi"/>
          <w:b/>
          <w:sz w:val="24"/>
          <w:szCs w:val="24"/>
        </w:rPr>
        <w:t>IZPOLNJEVANJU EKONOMSKIH POGOJEV</w:t>
      </w:r>
    </w:p>
    <w:p w14:paraId="0FCD0BD8" w14:textId="77777777" w:rsidR="000955AC" w:rsidRPr="00EA0D23" w:rsidRDefault="000955AC" w:rsidP="000955AC">
      <w:pPr>
        <w:spacing w:line="276" w:lineRule="auto"/>
        <w:jc w:val="center"/>
        <w:rPr>
          <w:rFonts w:asciiTheme="minorHAnsi" w:hAnsiTheme="minorHAnsi" w:cstheme="minorHAnsi"/>
          <w:iCs/>
          <w:szCs w:val="18"/>
        </w:rPr>
      </w:pPr>
    </w:p>
    <w:p w14:paraId="24CB1EE7" w14:textId="77777777" w:rsidR="00FE0ED7" w:rsidRDefault="00FE0ED7" w:rsidP="000955AC">
      <w:pPr>
        <w:spacing w:line="276" w:lineRule="auto"/>
        <w:jc w:val="center"/>
        <w:rPr>
          <w:rFonts w:asciiTheme="minorHAnsi" w:hAnsiTheme="minorHAnsi" w:cstheme="minorHAnsi"/>
          <w:iCs/>
          <w:szCs w:val="18"/>
        </w:rPr>
      </w:pPr>
    </w:p>
    <w:p w14:paraId="3D8DFCDF" w14:textId="77777777" w:rsidR="00FE0ED7" w:rsidRPr="00EA0D23" w:rsidRDefault="00FE0ED7" w:rsidP="000955AC">
      <w:pPr>
        <w:spacing w:line="276" w:lineRule="auto"/>
        <w:jc w:val="center"/>
        <w:rPr>
          <w:rFonts w:asciiTheme="minorHAnsi" w:hAnsiTheme="minorHAnsi" w:cstheme="minorHAnsi"/>
          <w:iCs/>
          <w:szCs w:val="18"/>
        </w:rPr>
      </w:pPr>
    </w:p>
    <w:p w14:paraId="484C0D0C" w14:textId="03A73879" w:rsidR="000955AC" w:rsidRPr="00EA0D23" w:rsidRDefault="000955AC" w:rsidP="000955AC">
      <w:pPr>
        <w:spacing w:line="276" w:lineRule="auto"/>
        <w:jc w:val="both"/>
        <w:rPr>
          <w:rFonts w:asciiTheme="minorHAnsi" w:hAnsiTheme="minorHAnsi" w:cstheme="minorHAnsi"/>
        </w:rPr>
      </w:pPr>
      <w:r w:rsidRPr="00EA0D23">
        <w:rPr>
          <w:rFonts w:asciiTheme="minorHAnsi" w:hAnsiTheme="minorHAnsi" w:cstheme="minorHAnsi"/>
        </w:rPr>
        <w:t>Pod kazensko in materialno odgovornostjo izjavljamo</w:t>
      </w:r>
      <w:r w:rsidR="00FE0ED7">
        <w:rPr>
          <w:rFonts w:asciiTheme="minorHAnsi" w:hAnsiTheme="minorHAnsi" w:cstheme="minorHAnsi"/>
        </w:rPr>
        <w:t xml:space="preserve">, da </w:t>
      </w:r>
      <w:r w:rsidR="00FE0ED7" w:rsidRPr="004859EA">
        <w:rPr>
          <w:rFonts w:asciiTheme="minorHAnsi" w:hAnsiTheme="minorHAnsi" w:cstheme="minorHAnsi"/>
        </w:rPr>
        <w:t>v zadnjih šestih mesecih pred rokom za oddajo ponudbe ni</w:t>
      </w:r>
      <w:r w:rsidR="00FE0ED7">
        <w:rPr>
          <w:rFonts w:asciiTheme="minorHAnsi" w:hAnsiTheme="minorHAnsi" w:cstheme="minorHAnsi"/>
        </w:rPr>
        <w:t>smo</w:t>
      </w:r>
      <w:r w:rsidR="00FE0ED7" w:rsidRPr="004859EA">
        <w:rPr>
          <w:rFonts w:asciiTheme="minorHAnsi" w:hAnsiTheme="minorHAnsi" w:cstheme="minorHAnsi"/>
        </w:rPr>
        <w:t xml:space="preserve"> imel</w:t>
      </w:r>
      <w:r w:rsidR="00FE0ED7">
        <w:rPr>
          <w:rFonts w:asciiTheme="minorHAnsi" w:hAnsiTheme="minorHAnsi" w:cstheme="minorHAnsi"/>
        </w:rPr>
        <w:t>i</w:t>
      </w:r>
      <w:r w:rsidR="00FE0ED7" w:rsidRPr="004859EA">
        <w:rPr>
          <w:rFonts w:asciiTheme="minorHAnsi" w:hAnsiTheme="minorHAnsi" w:cstheme="minorHAnsi"/>
        </w:rPr>
        <w:t xml:space="preserve"> blokiranih transakcijskih računov</w:t>
      </w:r>
      <w:r w:rsidR="00FE0ED7">
        <w:rPr>
          <w:rFonts w:asciiTheme="minorHAnsi" w:hAnsiTheme="minorHAnsi" w:cstheme="minorHAnsi"/>
        </w:rPr>
        <w:t>.</w:t>
      </w:r>
    </w:p>
    <w:p w14:paraId="289D6C50" w14:textId="77777777" w:rsidR="000955AC" w:rsidRDefault="000955AC" w:rsidP="000955AC">
      <w:pPr>
        <w:spacing w:line="276" w:lineRule="auto"/>
        <w:jc w:val="both"/>
        <w:rPr>
          <w:rFonts w:asciiTheme="minorHAnsi" w:hAnsiTheme="minorHAnsi" w:cstheme="minorHAnsi"/>
          <w:iCs/>
          <w:sz w:val="18"/>
          <w:szCs w:val="18"/>
        </w:rPr>
      </w:pPr>
    </w:p>
    <w:p w14:paraId="4C687EB1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52CCAB2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304B10E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65D1887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AD2F44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2055689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BC8BC3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63D7D06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4A9FE32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C91A252" w14:textId="77777777" w:rsidR="00FE0ED7" w:rsidRDefault="00FE0ED7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DBBAE8E" w14:textId="77777777" w:rsidR="000955AC" w:rsidRPr="008846DF" w:rsidRDefault="000955AC" w:rsidP="000955AC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22E6ADD" w14:textId="1A0CF264" w:rsidR="000955AC" w:rsidRPr="00EA4DE9" w:rsidRDefault="000955AC" w:rsidP="00EA4DE9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</w:r>
    </w:p>
    <w:p w14:paraId="18B9D3A5" w14:textId="77777777" w:rsidR="00DC682C" w:rsidRDefault="00DC682C" w:rsidP="0057166E">
      <w:pPr>
        <w:spacing w:line="276" w:lineRule="auto"/>
        <w:jc w:val="both"/>
        <w:rPr>
          <w:rFonts w:asciiTheme="minorHAnsi" w:hAnsiTheme="minorHAnsi" w:cstheme="minorHAnsi"/>
        </w:rPr>
      </w:pPr>
    </w:p>
    <w:p w14:paraId="4B0B8F7D" w14:textId="3FB7579B" w:rsidR="0017254C" w:rsidRPr="00591DB9" w:rsidRDefault="000955AC" w:rsidP="0057166E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  <w:r w:rsidR="00591DB9">
        <w:rPr>
          <w:rFonts w:asciiTheme="minorHAnsi" w:hAnsiTheme="minorHAnsi" w:cstheme="minorHAnsi"/>
        </w:rPr>
        <w:t xml:space="preserve"> </w:t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591DB9" w:rsidSect="00852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134" w:left="1418" w:header="85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70B63" w14:textId="77777777" w:rsidR="003D0FDE" w:rsidRDefault="003D0FDE" w:rsidP="00BB5C4F">
      <w:r>
        <w:separator/>
      </w:r>
    </w:p>
  </w:endnote>
  <w:endnote w:type="continuationSeparator" w:id="0">
    <w:p w14:paraId="0BAA8B3D" w14:textId="77777777" w:rsidR="003D0FDE" w:rsidRDefault="003D0FDE" w:rsidP="00BB5C4F">
      <w:r>
        <w:continuationSeparator/>
      </w:r>
    </w:p>
  </w:endnote>
  <w:endnote w:type="continuationNotice" w:id="1">
    <w:p w14:paraId="79645BC7" w14:textId="77777777" w:rsidR="00813880" w:rsidRDefault="008138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60F3" w14:textId="77777777" w:rsidR="0073222F" w:rsidRDefault="007322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C934C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D196F" w14:textId="77777777" w:rsidR="0073222F" w:rsidRDefault="0073222F" w:rsidP="0073222F">
    <w:pPr>
      <w:pStyle w:val="Noga"/>
      <w:jc w:val="center"/>
      <w:rPr>
        <w:color w:val="006A8E"/>
        <w:sz w:val="18"/>
      </w:rPr>
    </w:pPr>
  </w:p>
  <w:p w14:paraId="69D577AF" w14:textId="77777777" w:rsidR="00D57953" w:rsidRDefault="0073222F" w:rsidP="0073222F">
    <w:pPr>
      <w:pStyle w:val="Noga"/>
      <w:jc w:val="center"/>
      <w:rPr>
        <w:color w:val="006A8E"/>
        <w:sz w:val="18"/>
      </w:rPr>
    </w:pPr>
    <w:r>
      <w:rPr>
        <w:noProof/>
        <w:color w:val="006A8E"/>
        <w:sz w:val="18"/>
        <w:lang w:eastAsia="sl-SI"/>
      </w:rPr>
      <w:drawing>
        <wp:inline distT="0" distB="0" distL="0" distR="0" wp14:anchorId="7CB5CBE2" wp14:editId="655B9CDA">
          <wp:extent cx="676275" cy="361950"/>
          <wp:effectExtent l="0" t="0" r="0" b="0"/>
          <wp:docPr id="2" name="Slika 2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5D75E7" w14:textId="77777777" w:rsidR="00D57953" w:rsidRDefault="00D57953" w:rsidP="00D17A99">
    <w:pPr>
      <w:pStyle w:val="Noga"/>
      <w:jc w:val="center"/>
      <w:rPr>
        <w:color w:val="006A8E"/>
        <w:sz w:val="18"/>
      </w:rPr>
    </w:pPr>
  </w:p>
  <w:p w14:paraId="4580E606" w14:textId="77777777" w:rsidR="00D57953" w:rsidRPr="00D17A99" w:rsidRDefault="000C7287" w:rsidP="00D17A99">
    <w:pPr>
      <w:pStyle w:val="Noga"/>
      <w:jc w:val="center"/>
      <w:rPr>
        <w:noProof/>
        <w:color w:val="006A8E"/>
        <w:sz w:val="18"/>
      </w:rPr>
    </w:pPr>
    <w:hyperlink r:id="rId2" w:history="1">
      <w:r w:rsidR="008C1DBD" w:rsidRPr="00172528">
        <w:rPr>
          <w:rStyle w:val="Hiperpovezava"/>
          <w:rFonts w:cs="TitilliumText25L"/>
          <w:color w:val="006A8E"/>
          <w:sz w:val="18"/>
          <w:szCs w:val="18"/>
        </w:rPr>
        <w:t>www.fs.um.si</w:t>
      </w:r>
    </w:hyperlink>
    <w:r w:rsidR="008C1DBD" w:rsidRPr="00BA65AF">
      <w:rPr>
        <w:rStyle w:val="A1"/>
        <w:rFonts w:ascii="Calibri" w:hAnsi="Calibri"/>
        <w:sz w:val="18"/>
        <w:szCs w:val="18"/>
      </w:rPr>
      <w:t xml:space="preserve"> | </w:t>
    </w:r>
    <w:r w:rsidR="00D57953" w:rsidRPr="00C81B9A">
      <w:rPr>
        <w:noProof/>
        <w:color w:val="006A8E"/>
        <w:sz w:val="18"/>
        <w:u w:val="single"/>
      </w:rPr>
      <w:t>fs@um.si</w:t>
    </w:r>
    <w:r w:rsidR="00D57953" w:rsidRPr="00D17A99">
      <w:rPr>
        <w:noProof/>
        <w:color w:val="006A8E"/>
        <w:sz w:val="18"/>
      </w:rPr>
      <w:t xml:space="preserve"> </w:t>
    </w:r>
    <w:r w:rsidR="008C1DBD">
      <w:rPr>
        <w:noProof/>
        <w:color w:val="006A8E"/>
        <w:sz w:val="18"/>
      </w:rPr>
      <w:t>| T:</w:t>
    </w:r>
    <w:r w:rsidR="00D57953">
      <w:rPr>
        <w:noProof/>
        <w:color w:val="006A8E"/>
        <w:sz w:val="18"/>
      </w:rPr>
      <w:t xml:space="preserve"> </w:t>
    </w:r>
    <w:r w:rsidR="00D57953" w:rsidRPr="00D17A99">
      <w:rPr>
        <w:noProof/>
        <w:color w:val="006A8E"/>
        <w:sz w:val="18"/>
      </w:rPr>
      <w:t xml:space="preserve">+386 2 </w:t>
    </w:r>
    <w:r w:rsidR="00D57953" w:rsidRPr="009C0E08">
      <w:rPr>
        <w:noProof/>
        <w:color w:val="006A8E"/>
        <w:sz w:val="18"/>
      </w:rPr>
      <w:t>220</w:t>
    </w:r>
    <w:r w:rsidR="00D57953">
      <w:rPr>
        <w:noProof/>
        <w:color w:val="006A8E"/>
        <w:sz w:val="18"/>
      </w:rPr>
      <w:t xml:space="preserve"> </w:t>
    </w:r>
    <w:r w:rsidR="00D57953" w:rsidRPr="009C0E08">
      <w:rPr>
        <w:noProof/>
        <w:color w:val="006A8E"/>
        <w:sz w:val="18"/>
      </w:rPr>
      <w:t>7500</w:t>
    </w:r>
    <w:r w:rsidR="00D57953" w:rsidRPr="00D17A99">
      <w:rPr>
        <w:noProof/>
        <w:color w:val="006A8E"/>
        <w:sz w:val="18"/>
      </w:rPr>
      <w:t xml:space="preserve"> </w:t>
    </w:r>
    <w:r w:rsidR="00D57953">
      <w:rPr>
        <w:noProof/>
        <w:color w:val="006A8E"/>
        <w:sz w:val="18"/>
      </w:rPr>
      <w:t xml:space="preserve">| </w:t>
    </w:r>
    <w:r w:rsidR="00D57953" w:rsidRPr="00D17A99">
      <w:rPr>
        <w:noProof/>
        <w:color w:val="006A8E"/>
        <w:sz w:val="18"/>
      </w:rPr>
      <w:t xml:space="preserve">IBAN: SI56 </w:t>
    </w:r>
    <w:r w:rsidR="00D57953" w:rsidRPr="00EB168F">
      <w:rPr>
        <w:noProof/>
        <w:color w:val="006A8E"/>
        <w:sz w:val="18"/>
      </w:rPr>
      <w:t>0110</w:t>
    </w:r>
    <w:r w:rsidR="00D57953">
      <w:rPr>
        <w:noProof/>
        <w:color w:val="006A8E"/>
        <w:sz w:val="18"/>
      </w:rPr>
      <w:t xml:space="preserve"> </w:t>
    </w:r>
    <w:r w:rsidR="00D57953" w:rsidRPr="00EB168F">
      <w:rPr>
        <w:noProof/>
        <w:color w:val="006A8E"/>
        <w:sz w:val="18"/>
      </w:rPr>
      <w:t>0609</w:t>
    </w:r>
    <w:r w:rsidR="00D57953">
      <w:rPr>
        <w:noProof/>
        <w:color w:val="006A8E"/>
        <w:sz w:val="18"/>
      </w:rPr>
      <w:t xml:space="preserve"> </w:t>
    </w:r>
    <w:r w:rsidR="00D57953" w:rsidRPr="00EB168F">
      <w:rPr>
        <w:noProof/>
        <w:color w:val="006A8E"/>
        <w:sz w:val="18"/>
      </w:rPr>
      <w:t>0102</w:t>
    </w:r>
    <w:r w:rsidR="00D57953">
      <w:rPr>
        <w:noProof/>
        <w:color w:val="006A8E"/>
        <w:sz w:val="18"/>
      </w:rPr>
      <w:t xml:space="preserve"> </w:t>
    </w:r>
    <w:r w:rsidR="00D57953" w:rsidRPr="00EB168F">
      <w:rPr>
        <w:noProof/>
        <w:color w:val="006A8E"/>
        <w:sz w:val="18"/>
      </w:rPr>
      <w:t>935</w:t>
    </w:r>
    <w:r w:rsidR="00D57953">
      <w:rPr>
        <w:noProof/>
        <w:color w:val="006A8E"/>
        <w:sz w:val="18"/>
      </w:rPr>
      <w:t xml:space="preserve"> | </w:t>
    </w:r>
    <w:r w:rsidR="00D57953" w:rsidRPr="00D17A99">
      <w:rPr>
        <w:noProof/>
        <w:color w:val="006A8E"/>
        <w:sz w:val="18"/>
      </w:rPr>
      <w:t>VAT: SI 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CDC76" w14:textId="77777777" w:rsidR="003D0FDE" w:rsidRDefault="003D0FDE" w:rsidP="00BB5C4F">
      <w:r>
        <w:separator/>
      </w:r>
    </w:p>
  </w:footnote>
  <w:footnote w:type="continuationSeparator" w:id="0">
    <w:p w14:paraId="0847A97E" w14:textId="77777777" w:rsidR="003D0FDE" w:rsidRDefault="003D0FDE" w:rsidP="00BB5C4F">
      <w:r>
        <w:continuationSeparator/>
      </w:r>
    </w:p>
  </w:footnote>
  <w:footnote w:type="continuationNotice" w:id="1">
    <w:p w14:paraId="23A24757" w14:textId="77777777" w:rsidR="00813880" w:rsidRDefault="008138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76902" w14:textId="77777777" w:rsidR="0073222F" w:rsidRDefault="007322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F08A" w14:textId="77777777" w:rsidR="0073222F" w:rsidRDefault="0073222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C8E8" w14:textId="77777777" w:rsidR="00D57953" w:rsidRDefault="0073222F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5B6954C5" wp14:editId="72E600B3">
          <wp:extent cx="1752600" cy="838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0D3124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11230926" w14:textId="77777777" w:rsidR="00D57953" w:rsidRPr="008C1DBD" w:rsidRDefault="00D57953" w:rsidP="008C1DBD">
    <w:pPr>
      <w:pStyle w:val="Glava"/>
      <w:tabs>
        <w:tab w:val="clear" w:pos="9072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221ED4">
      <w:rPr>
        <w:noProof/>
        <w:color w:val="006A8E"/>
        <w:sz w:val="18"/>
      </w:rPr>
      <w:br/>
    </w:r>
    <w:r w:rsidR="00986487">
      <w:rPr>
        <w:noProof/>
        <w:color w:val="006A8E"/>
        <w:sz w:val="18"/>
      </w:rPr>
      <w:t>SI-2000 Maribor, Sloveni</w:t>
    </w:r>
    <w:r w:rsidR="008C1DBD">
      <w:rPr>
        <w:noProof/>
        <w:color w:val="006A8E"/>
        <w:sz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338874">
    <w:abstractNumId w:val="0"/>
  </w:num>
  <w:num w:numId="2" w16cid:durableId="601259808">
    <w:abstractNumId w:val="3"/>
  </w:num>
  <w:num w:numId="3" w16cid:durableId="249656911">
    <w:abstractNumId w:val="1"/>
  </w:num>
  <w:num w:numId="4" w16cid:durableId="467553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5AC"/>
    <w:rsid w:val="00011216"/>
    <w:rsid w:val="00015E8D"/>
    <w:rsid w:val="00023725"/>
    <w:rsid w:val="00024B4E"/>
    <w:rsid w:val="00037652"/>
    <w:rsid w:val="000512CC"/>
    <w:rsid w:val="00051DAE"/>
    <w:rsid w:val="00051F90"/>
    <w:rsid w:val="00054766"/>
    <w:rsid w:val="00071B16"/>
    <w:rsid w:val="000955AC"/>
    <w:rsid w:val="000A1A5B"/>
    <w:rsid w:val="000B2ADA"/>
    <w:rsid w:val="000C7287"/>
    <w:rsid w:val="000F1A06"/>
    <w:rsid w:val="001212E8"/>
    <w:rsid w:val="001664D3"/>
    <w:rsid w:val="0017254C"/>
    <w:rsid w:val="00172EEE"/>
    <w:rsid w:val="001A37F7"/>
    <w:rsid w:val="001B2933"/>
    <w:rsid w:val="001D1FBE"/>
    <w:rsid w:val="001E29C8"/>
    <w:rsid w:val="00215201"/>
    <w:rsid w:val="00221ED4"/>
    <w:rsid w:val="0028526B"/>
    <w:rsid w:val="002B0D99"/>
    <w:rsid w:val="002C324D"/>
    <w:rsid w:val="003043BB"/>
    <w:rsid w:val="00311139"/>
    <w:rsid w:val="00357CF7"/>
    <w:rsid w:val="00392005"/>
    <w:rsid w:val="003A0E1C"/>
    <w:rsid w:val="003A181B"/>
    <w:rsid w:val="003A32A3"/>
    <w:rsid w:val="003A3717"/>
    <w:rsid w:val="003D0FDE"/>
    <w:rsid w:val="003F0DAA"/>
    <w:rsid w:val="00400569"/>
    <w:rsid w:val="00404EB1"/>
    <w:rsid w:val="00413C63"/>
    <w:rsid w:val="004D4EC4"/>
    <w:rsid w:val="004E5699"/>
    <w:rsid w:val="00521826"/>
    <w:rsid w:val="00522FDF"/>
    <w:rsid w:val="005376C1"/>
    <w:rsid w:val="005629CA"/>
    <w:rsid w:val="00567CF9"/>
    <w:rsid w:val="0057166E"/>
    <w:rsid w:val="00591DB9"/>
    <w:rsid w:val="005E7D8E"/>
    <w:rsid w:val="005F1331"/>
    <w:rsid w:val="00600597"/>
    <w:rsid w:val="006011E2"/>
    <w:rsid w:val="006211BD"/>
    <w:rsid w:val="00623587"/>
    <w:rsid w:val="00641C32"/>
    <w:rsid w:val="006512C2"/>
    <w:rsid w:val="006712EC"/>
    <w:rsid w:val="006824BF"/>
    <w:rsid w:val="006837C4"/>
    <w:rsid w:val="006A3EBA"/>
    <w:rsid w:val="006C3577"/>
    <w:rsid w:val="006C369B"/>
    <w:rsid w:val="006C3DAB"/>
    <w:rsid w:val="006D34EB"/>
    <w:rsid w:val="006D6151"/>
    <w:rsid w:val="006D793F"/>
    <w:rsid w:val="006E76BD"/>
    <w:rsid w:val="00706F93"/>
    <w:rsid w:val="007138CE"/>
    <w:rsid w:val="0073222F"/>
    <w:rsid w:val="00751834"/>
    <w:rsid w:val="007554FD"/>
    <w:rsid w:val="007564BD"/>
    <w:rsid w:val="007829C6"/>
    <w:rsid w:val="00784EB8"/>
    <w:rsid w:val="0079162F"/>
    <w:rsid w:val="007B34C1"/>
    <w:rsid w:val="007F2D25"/>
    <w:rsid w:val="00813880"/>
    <w:rsid w:val="00852373"/>
    <w:rsid w:val="00852FB3"/>
    <w:rsid w:val="00857DFA"/>
    <w:rsid w:val="0087563B"/>
    <w:rsid w:val="00884BE7"/>
    <w:rsid w:val="00893F20"/>
    <w:rsid w:val="008B02AB"/>
    <w:rsid w:val="008C1DBD"/>
    <w:rsid w:val="008C64F0"/>
    <w:rsid w:val="00906AF4"/>
    <w:rsid w:val="009071D7"/>
    <w:rsid w:val="00962BBF"/>
    <w:rsid w:val="00976774"/>
    <w:rsid w:val="00986487"/>
    <w:rsid w:val="009956F4"/>
    <w:rsid w:val="009C0E08"/>
    <w:rsid w:val="009D1978"/>
    <w:rsid w:val="009D65E1"/>
    <w:rsid w:val="009F30E5"/>
    <w:rsid w:val="009F59B5"/>
    <w:rsid w:val="00A03F1E"/>
    <w:rsid w:val="00A307E1"/>
    <w:rsid w:val="00A84D2A"/>
    <w:rsid w:val="00A94B74"/>
    <w:rsid w:val="00AA2C39"/>
    <w:rsid w:val="00AA5F38"/>
    <w:rsid w:val="00AA745D"/>
    <w:rsid w:val="00AB7571"/>
    <w:rsid w:val="00AD782E"/>
    <w:rsid w:val="00AF4105"/>
    <w:rsid w:val="00B02A70"/>
    <w:rsid w:val="00B114B2"/>
    <w:rsid w:val="00B13296"/>
    <w:rsid w:val="00B14DD9"/>
    <w:rsid w:val="00B217F0"/>
    <w:rsid w:val="00B70226"/>
    <w:rsid w:val="00BA21EA"/>
    <w:rsid w:val="00BB5C4F"/>
    <w:rsid w:val="00BB60C3"/>
    <w:rsid w:val="00C43470"/>
    <w:rsid w:val="00C43743"/>
    <w:rsid w:val="00C455FF"/>
    <w:rsid w:val="00C81B9A"/>
    <w:rsid w:val="00C84914"/>
    <w:rsid w:val="00C9784F"/>
    <w:rsid w:val="00CA0E4B"/>
    <w:rsid w:val="00CA6A48"/>
    <w:rsid w:val="00CC2004"/>
    <w:rsid w:val="00CD3ADE"/>
    <w:rsid w:val="00CD7DA4"/>
    <w:rsid w:val="00D17A99"/>
    <w:rsid w:val="00D52B10"/>
    <w:rsid w:val="00D554AE"/>
    <w:rsid w:val="00D57953"/>
    <w:rsid w:val="00D72DCE"/>
    <w:rsid w:val="00D76383"/>
    <w:rsid w:val="00DC556E"/>
    <w:rsid w:val="00DC5A67"/>
    <w:rsid w:val="00DC682C"/>
    <w:rsid w:val="00DD30FF"/>
    <w:rsid w:val="00DD3A72"/>
    <w:rsid w:val="00DE0D13"/>
    <w:rsid w:val="00DE6E5F"/>
    <w:rsid w:val="00DE7979"/>
    <w:rsid w:val="00E01A26"/>
    <w:rsid w:val="00E01C78"/>
    <w:rsid w:val="00E10BCB"/>
    <w:rsid w:val="00E33216"/>
    <w:rsid w:val="00E752EC"/>
    <w:rsid w:val="00E757D1"/>
    <w:rsid w:val="00E85D3B"/>
    <w:rsid w:val="00EA0DDA"/>
    <w:rsid w:val="00EA4DE9"/>
    <w:rsid w:val="00ED0B5C"/>
    <w:rsid w:val="00F02B34"/>
    <w:rsid w:val="00F1084A"/>
    <w:rsid w:val="00F160CC"/>
    <w:rsid w:val="00F22984"/>
    <w:rsid w:val="00F441FA"/>
    <w:rsid w:val="00F57457"/>
    <w:rsid w:val="00F75BC3"/>
    <w:rsid w:val="00F8711F"/>
    <w:rsid w:val="00FB6002"/>
    <w:rsid w:val="00FB756D"/>
    <w:rsid w:val="00FD37CE"/>
    <w:rsid w:val="00FE0ED7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409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55AC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link w:val="OdstavekseznamaZnak"/>
    <w:uiPriority w:val="99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uiPriority w:val="39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8C1DBD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OdstavekseznamaZnak">
    <w:name w:val="Odstavek seznama Znak"/>
    <w:link w:val="Odstavekseznama"/>
    <w:uiPriority w:val="99"/>
    <w:rsid w:val="000955A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9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s.um.si/" TargetMode="External"/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ang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(ang).dotm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Links>
    <vt:vector size="6" baseType="variant">
      <vt:variant>
        <vt:i4>5373969</vt:i4>
      </vt:variant>
      <vt:variant>
        <vt:i4>6</vt:i4>
      </vt:variant>
      <vt:variant>
        <vt:i4>0</vt:i4>
      </vt:variant>
      <vt:variant>
        <vt:i4>5</vt:i4>
      </vt:variant>
      <vt:variant>
        <vt:lpwstr>http://www.fs.um.si/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2021-06-10T08:03:00Z</dcterms:created>
  <dcterms:modified xsi:type="dcterms:W3CDTF">2023-09-20T04:55:00Z</dcterms:modified>
</cp:coreProperties>
</file>